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242D47" w14:textId="35CD8B69" w:rsidR="006B2F86" w:rsidRDefault="00E90EB7" w:rsidP="00E71FC3">
      <w:pPr>
        <w:pStyle w:val="NoSpacing"/>
      </w:pPr>
      <w:r>
        <w:rPr>
          <w:u w:val="single"/>
        </w:rPr>
        <w:t>Peter STONE</w:t>
      </w:r>
      <w:r>
        <w:t xml:space="preserve">    </w:t>
      </w:r>
      <w:proofErr w:type="gramStart"/>
      <w:r>
        <w:t xml:space="preserve">   (</w:t>
      </w:r>
      <w:proofErr w:type="gramEnd"/>
      <w:r>
        <w:t>fl.1483)</w:t>
      </w:r>
    </w:p>
    <w:p w14:paraId="2969F883" w14:textId="0019ABA1" w:rsidR="00E90EB7" w:rsidRDefault="00E90EB7" w:rsidP="00E71FC3">
      <w:pPr>
        <w:pStyle w:val="NoSpacing"/>
      </w:pPr>
      <w:r>
        <w:t>of London. Tailor.</w:t>
      </w:r>
    </w:p>
    <w:p w14:paraId="73D9E6D3" w14:textId="0979145C" w:rsidR="00E90EB7" w:rsidRDefault="00E90EB7" w:rsidP="00E71FC3">
      <w:pPr>
        <w:pStyle w:val="NoSpacing"/>
      </w:pPr>
    </w:p>
    <w:p w14:paraId="050EB750" w14:textId="209B19C8" w:rsidR="00E90EB7" w:rsidRDefault="00E90EB7" w:rsidP="00E71FC3">
      <w:pPr>
        <w:pStyle w:val="NoSpacing"/>
      </w:pPr>
    </w:p>
    <w:p w14:paraId="7938DD74" w14:textId="1EAA2D6B" w:rsidR="00E90EB7" w:rsidRDefault="00E90EB7" w:rsidP="00E71FC3">
      <w:pPr>
        <w:pStyle w:val="NoSpacing"/>
      </w:pPr>
      <w:r>
        <w:tab/>
        <w:t>1483</w:t>
      </w:r>
      <w:r>
        <w:tab/>
        <w:t xml:space="preserve">He worked in </w:t>
      </w:r>
      <w:proofErr w:type="gramStart"/>
      <w:r>
        <w:t xml:space="preserve">the  </w:t>
      </w:r>
      <w:r w:rsidR="00A17582">
        <w:t>Great</w:t>
      </w:r>
      <w:proofErr w:type="gramEnd"/>
      <w:r w:rsidR="00A17582">
        <w:t xml:space="preserve"> Wardrobe for 3¼ days.  (Coronation p.400)</w:t>
      </w:r>
    </w:p>
    <w:p w14:paraId="019D2503" w14:textId="04A18DFB" w:rsidR="00A17582" w:rsidRDefault="00A17582" w:rsidP="00E71FC3">
      <w:pPr>
        <w:pStyle w:val="NoSpacing"/>
      </w:pPr>
    </w:p>
    <w:p w14:paraId="44D077E7" w14:textId="0C94B438" w:rsidR="00A17582" w:rsidRDefault="00A17582" w:rsidP="00E71FC3">
      <w:pPr>
        <w:pStyle w:val="NoSpacing"/>
      </w:pPr>
    </w:p>
    <w:p w14:paraId="3FD26DA9" w14:textId="181439A0" w:rsidR="00A17582" w:rsidRPr="00E90EB7" w:rsidRDefault="00A17582" w:rsidP="00E71FC3">
      <w:pPr>
        <w:pStyle w:val="NoSpacing"/>
      </w:pPr>
      <w:r>
        <w:t>13 June 2018</w:t>
      </w:r>
      <w:bookmarkStart w:id="0" w:name="_GoBack"/>
      <w:bookmarkEnd w:id="0"/>
    </w:p>
    <w:sectPr w:rsidR="00A17582" w:rsidRPr="00E90EB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47D9FA" w14:textId="77777777" w:rsidR="00E90EB7" w:rsidRDefault="00E90EB7" w:rsidP="00E71FC3">
      <w:pPr>
        <w:spacing w:after="0" w:line="240" w:lineRule="auto"/>
      </w:pPr>
      <w:r>
        <w:separator/>
      </w:r>
    </w:p>
  </w:endnote>
  <w:endnote w:type="continuationSeparator" w:id="0">
    <w:p w14:paraId="2956CAD5" w14:textId="77777777" w:rsidR="00E90EB7" w:rsidRDefault="00E90EB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CF2D2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E9C793" w14:textId="77777777" w:rsidR="00E90EB7" w:rsidRDefault="00E90EB7" w:rsidP="00E71FC3">
      <w:pPr>
        <w:spacing w:after="0" w:line="240" w:lineRule="auto"/>
      </w:pPr>
      <w:r>
        <w:separator/>
      </w:r>
    </w:p>
  </w:footnote>
  <w:footnote w:type="continuationSeparator" w:id="0">
    <w:p w14:paraId="6878880B" w14:textId="77777777" w:rsidR="00E90EB7" w:rsidRDefault="00E90EB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0EB7"/>
    <w:rsid w:val="001A7C09"/>
    <w:rsid w:val="00577BD5"/>
    <w:rsid w:val="00656CBA"/>
    <w:rsid w:val="006A1F77"/>
    <w:rsid w:val="00733BE7"/>
    <w:rsid w:val="00A17582"/>
    <w:rsid w:val="00AB52E8"/>
    <w:rsid w:val="00B16D3F"/>
    <w:rsid w:val="00BB41AC"/>
    <w:rsid w:val="00E71FC3"/>
    <w:rsid w:val="00E90EB7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31CF13"/>
  <w15:chartTrackingRefBased/>
  <w15:docId w15:val="{A20ADD83-ABE3-4B45-BCA2-847BB4866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29</TotalTime>
  <Pages>1</Pages>
  <Words>20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</cp:lastModifiedBy>
  <cp:revision>1</cp:revision>
  <dcterms:created xsi:type="dcterms:W3CDTF">2018-06-13T18:35:00Z</dcterms:created>
  <dcterms:modified xsi:type="dcterms:W3CDTF">2018-06-13T19:04:00Z</dcterms:modified>
</cp:coreProperties>
</file>